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56B86" w:rsidR="00DD259F" w:rsidP="005B7AC9" w:rsidRDefault="00DD259F" w14:paraId="1a0fe9a" w14:textId="1a0fe9a">
      <w:pPr>
        <w15:collapsed w:val="false"/>
        <w:rPr>
          <w:rFonts w:cs="Arial"/>
          <w:b w:val="false"/>
        </w:rPr>
      </w:pPr>
      <w:bookmarkStart w:name="_GoBack" w:id="0"/>
      <w:bookmarkEnd w:id="0"/>
      <w:r w:rsidRPr="00A56B86">
        <w:rPr>
          <w:rFonts w:cs="Arial"/>
          <w:b w:val="false"/>
        </w:rPr>
        <w:t>REPUBLIKA HRVATSKA</w:t>
      </w:r>
    </w:p>
    <w:p w:rsidRPr="00A56B86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A56B86">
        <w:rPr>
          <w:rFonts w:cs="Arial"/>
          <w:b w:val="false"/>
        </w:rPr>
        <w:t>TRGOVAČKI SUD U RIJECI</w:t>
      </w:r>
      <w:r w:rsidRPr="00A56B86" w:rsidR="006D1F4A">
        <w:rPr>
          <w:rFonts w:cs="Arial"/>
          <w:b w:val="false"/>
        </w:rPr>
        <w:tab/>
      </w:r>
    </w:p>
    <w:p w:rsidRPr="00A56B86" w:rsidR="00D92A4E" w:rsidP="005B7AC9" w:rsidRDefault="00DD259F">
      <w:pPr>
        <w:rPr>
          <w:rFonts w:cs="Arial"/>
          <w:b w:val="false"/>
        </w:rPr>
      </w:pPr>
      <w:r w:rsidRPr="00A56B86">
        <w:rPr>
          <w:rFonts w:cs="Arial"/>
          <w:b w:val="false"/>
        </w:rPr>
        <w:t>ZADARSKA 1 i 3</w:t>
      </w:r>
    </w:p>
    <w:p w:rsidRPr="00A56B86" w:rsidR="0071047A" w:rsidP="005B7AC9" w:rsidRDefault="0071047A">
      <w:pPr>
        <w:rPr>
          <w:rFonts w:cs="Arial"/>
          <w:b w:val="false"/>
        </w:rPr>
      </w:pPr>
    </w:p>
    <w:p w:rsidRPr="00A56B86" w:rsidR="00613796" w:rsidP="00CC3B7B" w:rsidRDefault="00613796">
      <w:pPr>
        <w:jc w:val="center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>Z A P I S N I K</w:t>
      </w:r>
    </w:p>
    <w:p w:rsidRPr="00A56B86" w:rsidR="00ED472B" w:rsidP="00D92A4E" w:rsidRDefault="00405860">
      <w:pPr>
        <w:jc w:val="center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>o</w:t>
      </w:r>
      <w:r w:rsidRPr="00A56B86" w:rsidR="00560DA5">
        <w:rPr>
          <w:rFonts w:cs="Arial"/>
          <w:b w:val="false"/>
          <w:bCs/>
        </w:rPr>
        <w:t>d</w:t>
      </w:r>
      <w:r w:rsidRPr="00A56B86" w:rsidR="001C161A">
        <w:rPr>
          <w:rFonts w:cs="Arial"/>
          <w:b w:val="false"/>
          <w:bCs/>
        </w:rPr>
        <w:t xml:space="preserve"> </w:t>
      </w:r>
      <w:r w:rsidR="000760A7">
        <w:rPr>
          <w:rFonts w:cs="Arial"/>
          <w:b w:val="false"/>
          <w:bCs/>
        </w:rPr>
        <w:t>31. siječnja 2023</w:t>
      </w:r>
      <w:r w:rsidRPr="00A56B86" w:rsidR="0083505A">
        <w:rPr>
          <w:rFonts w:cs="Arial"/>
          <w:b w:val="false"/>
          <w:bCs/>
        </w:rPr>
        <w:t>. godine</w:t>
      </w:r>
      <w:r w:rsidRPr="00A56B86" w:rsidR="00B82A55">
        <w:rPr>
          <w:rFonts w:cs="Arial"/>
          <w:b w:val="false"/>
          <w:bCs/>
        </w:rPr>
        <w:t xml:space="preserve"> </w:t>
      </w:r>
    </w:p>
    <w:p w:rsidRPr="00A56B86" w:rsidR="00932C80" w:rsidP="005B7AC9" w:rsidRDefault="00A24FE2">
      <w:pPr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 xml:space="preserve">u prethodnom postupku </w:t>
      </w:r>
      <w:r w:rsidRPr="00A56B86" w:rsidR="00613796">
        <w:rPr>
          <w:rFonts w:cs="Arial"/>
          <w:b w:val="false"/>
        </w:rPr>
        <w:t>radi</w:t>
      </w:r>
      <w:r w:rsidRPr="00A56B86" w:rsidR="006372B4">
        <w:rPr>
          <w:rFonts w:cs="Arial"/>
          <w:b w:val="false"/>
        </w:rPr>
        <w:t xml:space="preserve"> očitovanja o prijedlogu i</w:t>
      </w:r>
      <w:r w:rsidRPr="00A56B86" w:rsidR="00613796">
        <w:rPr>
          <w:rFonts w:cs="Arial"/>
          <w:b w:val="false"/>
        </w:rPr>
        <w:t xml:space="preserve"> </w:t>
      </w:r>
      <w:r w:rsidRPr="00A56B86" w:rsidR="00B468D0">
        <w:rPr>
          <w:rFonts w:cs="Arial"/>
          <w:b w:val="false"/>
        </w:rPr>
        <w:t>rasprave o</w:t>
      </w:r>
      <w:r w:rsidRPr="00A56B86" w:rsidR="00727FC2">
        <w:rPr>
          <w:rFonts w:cs="Arial"/>
          <w:b w:val="false"/>
        </w:rPr>
        <w:t xml:space="preserve"> </w:t>
      </w:r>
      <w:r w:rsidRPr="00A56B86" w:rsidR="00E279D6">
        <w:rPr>
          <w:rFonts w:cs="Arial"/>
          <w:b w:val="false"/>
        </w:rPr>
        <w:t>pretpostavk</w:t>
      </w:r>
      <w:r w:rsidRPr="00A56B86" w:rsidR="00B468D0">
        <w:rPr>
          <w:rFonts w:cs="Arial"/>
          <w:b w:val="false"/>
        </w:rPr>
        <w:t>ama</w:t>
      </w:r>
      <w:r w:rsidRPr="00A56B86" w:rsidR="00E279D6">
        <w:rPr>
          <w:rFonts w:cs="Arial"/>
          <w:b w:val="false"/>
        </w:rPr>
        <w:t xml:space="preserve"> </w:t>
      </w:r>
      <w:r w:rsidRPr="00A56B86" w:rsidR="006F49A9">
        <w:rPr>
          <w:rFonts w:cs="Arial"/>
          <w:b w:val="false"/>
        </w:rPr>
        <w:t xml:space="preserve">za otvaranje </w:t>
      </w:r>
      <w:r w:rsidRPr="00A56B86" w:rsidR="00560DA5">
        <w:rPr>
          <w:rFonts w:cs="Arial"/>
          <w:b w:val="false"/>
        </w:rPr>
        <w:t xml:space="preserve">stečajnog </w:t>
      </w:r>
      <w:r w:rsidRPr="00A56B86" w:rsidR="00613796">
        <w:rPr>
          <w:rFonts w:cs="Arial"/>
          <w:b w:val="false"/>
        </w:rPr>
        <w:t xml:space="preserve">postupka nad </w:t>
      </w:r>
      <w:r w:rsidRPr="00A56B86" w:rsidR="00DE1769">
        <w:rPr>
          <w:rFonts w:cs="Arial"/>
          <w:b w:val="false"/>
        </w:rPr>
        <w:t>dužnik</w:t>
      </w:r>
      <w:r w:rsidRPr="00A56B86" w:rsidR="006C6198">
        <w:rPr>
          <w:rFonts w:cs="Arial"/>
          <w:b w:val="false"/>
        </w:rPr>
        <w:t>om</w:t>
      </w:r>
      <w:r w:rsidRPr="00A56B86" w:rsidR="00AB48F6">
        <w:rPr>
          <w:rFonts w:cs="Arial"/>
          <w:b w:val="false"/>
        </w:rPr>
        <w:t xml:space="preserve"> </w:t>
      </w:r>
      <w:r w:rsidRPr="00A56B86" w:rsidR="00F22171">
        <w:rPr>
          <w:rFonts w:cs="Arial"/>
          <w:b w:val="false"/>
        </w:rPr>
        <w:t>PRO VOBIS F. P. društvo s ograničenom odgovornošću za proizvodnju, Jurdani, Mučići 49A</w:t>
      </w:r>
      <w:r w:rsidRPr="00A56B86" w:rsidR="00F60677">
        <w:rPr>
          <w:rFonts w:cs="Arial"/>
          <w:b w:val="false"/>
        </w:rPr>
        <w:t>.</w:t>
      </w:r>
    </w:p>
    <w:p w:rsidRPr="00A56B86" w:rsidR="0071047A" w:rsidP="005B7AC9" w:rsidRDefault="0071047A">
      <w:pPr>
        <w:jc w:val="both"/>
        <w:rPr>
          <w:rFonts w:cs="Arial"/>
          <w:b w:val="false"/>
        </w:rPr>
      </w:pPr>
    </w:p>
    <w:p w:rsidRPr="00A56B86" w:rsidR="00380338" w:rsidP="005B7AC9" w:rsidRDefault="00380338">
      <w:pPr>
        <w:jc w:val="both"/>
        <w:rPr>
          <w:rFonts w:cs="Arial"/>
          <w:b w:val="false"/>
        </w:rPr>
      </w:pPr>
    </w:p>
    <w:p w:rsidRPr="00A56B86" w:rsidR="00613796" w:rsidP="005B7AC9" w:rsidRDefault="00613796">
      <w:pPr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>OD SUDA PRISUTNI:</w:t>
      </w:r>
    </w:p>
    <w:p w:rsidRPr="00A56B86" w:rsidR="00613796" w:rsidP="005B7AC9" w:rsidRDefault="00D7080F">
      <w:pPr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>Daniela Korlević, sutkinja</w:t>
      </w:r>
    </w:p>
    <w:p w:rsidRPr="00A56B86" w:rsidR="0033795B" w:rsidP="00D85FBA" w:rsidRDefault="00F60677">
      <w:pPr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>Dajana Jurković</w:t>
      </w:r>
      <w:r w:rsidRPr="00A56B86" w:rsidR="00613796">
        <w:rPr>
          <w:rFonts w:cs="Arial"/>
          <w:b w:val="false"/>
        </w:rPr>
        <w:t>, zapisničar</w:t>
      </w:r>
    </w:p>
    <w:p w:rsidRPr="00A56B86" w:rsidR="00337EB9" w:rsidP="0071047A" w:rsidRDefault="00337EB9">
      <w:pPr>
        <w:rPr>
          <w:rFonts w:cs="Arial"/>
          <w:b w:val="false"/>
        </w:rPr>
      </w:pPr>
    </w:p>
    <w:p w:rsidRPr="00A56B86" w:rsidR="00074988" w:rsidP="0071047A" w:rsidRDefault="00074988">
      <w:pPr>
        <w:rPr>
          <w:rFonts w:cs="Arial"/>
          <w:b w:val="false"/>
        </w:rPr>
      </w:pPr>
    </w:p>
    <w:p w:rsidRPr="00A56B86" w:rsidR="00613796" w:rsidP="005B7AC9" w:rsidRDefault="009168D8">
      <w:pPr>
        <w:jc w:val="center"/>
        <w:rPr>
          <w:rFonts w:cs="Arial"/>
          <w:b w:val="false"/>
        </w:rPr>
      </w:pPr>
      <w:r w:rsidRPr="00A56B86">
        <w:rPr>
          <w:rFonts w:cs="Arial"/>
          <w:b w:val="false"/>
        </w:rPr>
        <w:t>Početak u</w:t>
      </w:r>
      <w:r w:rsidRPr="00A56B86" w:rsidR="00CF16F2">
        <w:rPr>
          <w:rFonts w:cs="Arial"/>
          <w:b w:val="false"/>
        </w:rPr>
        <w:t xml:space="preserve"> </w:t>
      </w:r>
      <w:r w:rsidR="000760A7">
        <w:rPr>
          <w:rFonts w:cs="Arial"/>
          <w:b w:val="false"/>
        </w:rPr>
        <w:t>10</w:t>
      </w:r>
      <w:r w:rsidRPr="00A56B86" w:rsidR="00613796">
        <w:rPr>
          <w:rFonts w:cs="Arial"/>
          <w:b w:val="false"/>
        </w:rPr>
        <w:t>:</w:t>
      </w:r>
      <w:r w:rsidRPr="00A56B86" w:rsidR="00F22171">
        <w:rPr>
          <w:rFonts w:cs="Arial"/>
          <w:b w:val="false"/>
        </w:rPr>
        <w:t>0</w:t>
      </w:r>
      <w:r w:rsidRPr="00A56B86" w:rsidR="00F35006">
        <w:rPr>
          <w:rFonts w:cs="Arial"/>
          <w:b w:val="false"/>
        </w:rPr>
        <w:t>0</w:t>
      </w:r>
      <w:r w:rsidRPr="00A56B86" w:rsidR="00613796">
        <w:rPr>
          <w:rFonts w:cs="Arial"/>
          <w:b w:val="false"/>
        </w:rPr>
        <w:t xml:space="preserve"> sati</w:t>
      </w:r>
    </w:p>
    <w:p w:rsidRPr="00A56B86" w:rsidR="00D92A4E" w:rsidP="005B7AC9" w:rsidRDefault="00D92A4E">
      <w:pPr>
        <w:jc w:val="both"/>
        <w:rPr>
          <w:rFonts w:cs="Arial"/>
          <w:b w:val="false"/>
        </w:rPr>
      </w:pPr>
    </w:p>
    <w:p w:rsidRPr="00A56B86" w:rsidR="00380338" w:rsidP="005B7AC9" w:rsidRDefault="00380338">
      <w:pPr>
        <w:jc w:val="both"/>
        <w:rPr>
          <w:rFonts w:cs="Arial"/>
          <w:b w:val="false"/>
        </w:rPr>
      </w:pPr>
    </w:p>
    <w:p w:rsidRPr="00A56B86" w:rsidR="00613796" w:rsidP="005B7AC9" w:rsidRDefault="00613796">
      <w:pPr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>Utvrđuje se da su na današnje ročište pristupili:</w:t>
      </w:r>
    </w:p>
    <w:p w:rsidRPr="00A56B86" w:rsidR="00E96CC2" w:rsidP="005B7AC9" w:rsidRDefault="00613796">
      <w:pPr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>Za predlagatelja</w:t>
      </w:r>
      <w:r w:rsidRPr="00A56B86" w:rsidR="00E96CC2">
        <w:rPr>
          <w:rFonts w:cs="Arial"/>
          <w:b w:val="false"/>
        </w:rPr>
        <w:t>:</w:t>
      </w:r>
      <w:r w:rsidRPr="00A56B86" w:rsidR="00481E2D">
        <w:rPr>
          <w:rFonts w:cs="Arial"/>
          <w:b w:val="false"/>
        </w:rPr>
        <w:t xml:space="preserve"> </w:t>
      </w:r>
      <w:r w:rsidRPr="00A56B86" w:rsidR="008A15B0">
        <w:rPr>
          <w:rFonts w:cs="Arial"/>
          <w:b w:val="false"/>
        </w:rPr>
        <w:t xml:space="preserve">nitko, dostava poziva uredno iskazana  </w:t>
      </w:r>
    </w:p>
    <w:p w:rsidRPr="00A56B86" w:rsidR="00E96CC2" w:rsidP="005B7AC9" w:rsidRDefault="00E96CC2">
      <w:pPr>
        <w:jc w:val="both"/>
        <w:rPr>
          <w:rFonts w:cs="Arial"/>
          <w:b w:val="false"/>
          <w:color w:val="FF0000"/>
        </w:rPr>
      </w:pPr>
      <w:r w:rsidRPr="00A56B86">
        <w:rPr>
          <w:rFonts w:cs="Arial"/>
          <w:b w:val="false"/>
        </w:rPr>
        <w:t>Za</w:t>
      </w:r>
      <w:r w:rsidRPr="00A56B86" w:rsidR="00481E2D">
        <w:rPr>
          <w:rFonts w:cs="Arial"/>
          <w:b w:val="false"/>
        </w:rPr>
        <w:t xml:space="preserve"> </w:t>
      </w:r>
      <w:r w:rsidRPr="00A56B86" w:rsidR="00DE1769">
        <w:rPr>
          <w:rFonts w:cs="Arial"/>
          <w:b w:val="false"/>
        </w:rPr>
        <w:t>dužnik</w:t>
      </w:r>
      <w:r w:rsidRPr="00A56B86" w:rsidR="00FC531C">
        <w:rPr>
          <w:rFonts w:cs="Arial"/>
          <w:b w:val="false"/>
        </w:rPr>
        <w:t>a</w:t>
      </w:r>
      <w:r w:rsidRPr="00A56B86" w:rsidR="00C06920">
        <w:rPr>
          <w:rFonts w:cs="Arial"/>
          <w:b w:val="false"/>
        </w:rPr>
        <w:t>:</w:t>
      </w:r>
      <w:r w:rsidRPr="00A56B86" w:rsidR="003B33D4">
        <w:rPr>
          <w:rFonts w:cs="Arial"/>
          <w:b w:val="false"/>
        </w:rPr>
        <w:t xml:space="preserve"> </w:t>
      </w:r>
      <w:r w:rsidRPr="00A56B86" w:rsidR="00C15C11">
        <w:rPr>
          <w:rFonts w:cs="Arial"/>
          <w:b w:val="false"/>
        </w:rPr>
        <w:t xml:space="preserve">nitko, dostava poziva uredno iskazana  </w:t>
      </w:r>
    </w:p>
    <w:p w:rsidRPr="00A56B86" w:rsidR="00D94FC4" w:rsidP="00932C80" w:rsidRDefault="007E4088">
      <w:pPr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 xml:space="preserve">Za FINA: nitko, dostava poziva uredno iskazana  </w:t>
      </w:r>
    </w:p>
    <w:p w:rsidRPr="00A56B86" w:rsidR="00074988" w:rsidP="00B63B22" w:rsidRDefault="00074988">
      <w:pPr>
        <w:jc w:val="both"/>
        <w:rPr>
          <w:rFonts w:cs="Arial"/>
          <w:b w:val="false"/>
          <w:bCs/>
        </w:rPr>
      </w:pPr>
    </w:p>
    <w:p w:rsidRPr="00A56B86" w:rsidR="00912767" w:rsidP="00C93C3C" w:rsidRDefault="00912767">
      <w:pPr>
        <w:ind w:firstLine="720"/>
        <w:jc w:val="both"/>
        <w:rPr>
          <w:rFonts w:cs="Arial"/>
          <w:b w:val="false"/>
          <w:bCs/>
        </w:rPr>
      </w:pPr>
    </w:p>
    <w:p w:rsidRPr="00A56B86" w:rsidR="00912767" w:rsidP="001F57BA" w:rsidRDefault="00912767">
      <w:pPr>
        <w:ind w:firstLine="720"/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>Utvrđuje se da spisu pril</w:t>
      </w:r>
      <w:r w:rsidRPr="00A56B86" w:rsidR="00F22171">
        <w:rPr>
          <w:rFonts w:cs="Arial"/>
          <w:b w:val="false"/>
          <w:bCs/>
        </w:rPr>
        <w:t xml:space="preserve">eži podnesak Financijske agencije od </w:t>
      </w:r>
      <w:r w:rsidR="000760A7">
        <w:rPr>
          <w:rFonts w:cs="Arial"/>
          <w:b w:val="false"/>
          <w:bCs/>
        </w:rPr>
        <w:t>26. siječnja 2023</w:t>
      </w:r>
      <w:r w:rsidRPr="00A56B86">
        <w:rPr>
          <w:rFonts w:cs="Arial"/>
          <w:b w:val="false"/>
          <w:bCs/>
        </w:rPr>
        <w:t>. god</w:t>
      </w:r>
      <w:r w:rsidRPr="00A56B86" w:rsidR="00F22171">
        <w:rPr>
          <w:rFonts w:cs="Arial"/>
          <w:b w:val="false"/>
          <w:bCs/>
        </w:rPr>
        <w:t xml:space="preserve">ine prema kojem dužnik na dan </w:t>
      </w:r>
      <w:r w:rsidR="000760A7">
        <w:rPr>
          <w:rFonts w:cs="Arial"/>
          <w:b w:val="false"/>
          <w:bCs/>
        </w:rPr>
        <w:t>26. siječnja 2023</w:t>
      </w:r>
      <w:r w:rsidRPr="00A56B86">
        <w:rPr>
          <w:rFonts w:cs="Arial"/>
          <w:b w:val="false"/>
          <w:bCs/>
        </w:rPr>
        <w:t>. godine u Očevidniku redoslijeda osnova za plaćanje ima evidentirane neizvršene osnove za plaćanje</w:t>
      </w:r>
      <w:r w:rsidR="000760A7">
        <w:rPr>
          <w:rFonts w:cs="Arial"/>
          <w:b w:val="false"/>
          <w:bCs/>
        </w:rPr>
        <w:t xml:space="preserve"> u neprekinutom razdoblju od 468</w:t>
      </w:r>
      <w:r w:rsidRPr="00A56B86">
        <w:rPr>
          <w:rFonts w:cs="Arial"/>
          <w:b w:val="false"/>
          <w:bCs/>
        </w:rPr>
        <w:t xml:space="preserve"> dana u ukupnom iznosu od </w:t>
      </w:r>
      <w:r w:rsidR="000760A7">
        <w:rPr>
          <w:rFonts w:cs="Arial"/>
          <w:b w:val="false"/>
          <w:bCs/>
        </w:rPr>
        <w:t>7.339,84 EUR/55.302,02 kn</w:t>
      </w:r>
      <w:r w:rsidRPr="00A56B86">
        <w:rPr>
          <w:rFonts w:cs="Arial"/>
          <w:b w:val="false"/>
          <w:bCs/>
        </w:rPr>
        <w:t>.</w:t>
      </w:r>
    </w:p>
    <w:p w:rsidRPr="00A56B86" w:rsidR="00912767" w:rsidP="001F57BA" w:rsidRDefault="00912767">
      <w:pPr>
        <w:ind w:firstLine="720"/>
        <w:jc w:val="both"/>
        <w:rPr>
          <w:rFonts w:cs="Arial"/>
          <w:b w:val="false"/>
          <w:bCs/>
        </w:rPr>
      </w:pPr>
    </w:p>
    <w:p w:rsidR="00AA5420" w:rsidP="00AA5420" w:rsidRDefault="001F57BA">
      <w:pPr>
        <w:ind w:firstLine="720"/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 xml:space="preserve">Utvrđuje se da </w:t>
      </w:r>
      <w:r w:rsidR="00AA5420">
        <w:rPr>
          <w:rFonts w:cs="Arial"/>
          <w:b w:val="false"/>
          <w:bCs/>
        </w:rPr>
        <w:t xml:space="preserve">u spisu prileži podnesak </w:t>
      </w:r>
      <w:r w:rsidRPr="00A56B86">
        <w:rPr>
          <w:rFonts w:cs="Arial"/>
          <w:b w:val="false"/>
          <w:bCs/>
        </w:rPr>
        <w:t>pri</w:t>
      </w:r>
      <w:r w:rsidR="00AA5420">
        <w:rPr>
          <w:rFonts w:cs="Arial"/>
          <w:b w:val="false"/>
          <w:bCs/>
        </w:rPr>
        <w:t>vremenog stečajnog</w:t>
      </w:r>
      <w:r w:rsidRPr="00A56B86">
        <w:rPr>
          <w:rFonts w:cs="Arial"/>
          <w:b w:val="false"/>
          <w:bCs/>
        </w:rPr>
        <w:t xml:space="preserve"> upravitelj</w:t>
      </w:r>
      <w:r w:rsidR="00AA5420">
        <w:rPr>
          <w:rFonts w:cs="Arial"/>
          <w:b w:val="false"/>
          <w:bCs/>
        </w:rPr>
        <w:t>a</w:t>
      </w:r>
      <w:r w:rsidRPr="00A56B86">
        <w:rPr>
          <w:rFonts w:cs="Arial"/>
          <w:b w:val="false"/>
          <w:bCs/>
        </w:rPr>
        <w:t xml:space="preserve"> </w:t>
      </w:r>
      <w:r w:rsidR="00AA5420">
        <w:rPr>
          <w:rFonts w:cs="Arial"/>
          <w:b w:val="false"/>
          <w:bCs/>
        </w:rPr>
        <w:t>od 29. siječnja 2023. godine u kojem navodi da je po nalogu suda p</w:t>
      </w:r>
      <w:r w:rsidRPr="00AA5420" w:rsidR="00AA5420">
        <w:rPr>
          <w:rFonts w:cs="Arial"/>
          <w:b w:val="false"/>
          <w:bCs/>
        </w:rPr>
        <w:t>okušala izvršiti pregled dužnikovog prostora i uvid u knjige i poslovnu dokumentaciju. Međutim, adres</w:t>
      </w:r>
      <w:r w:rsidR="00AA5420">
        <w:rPr>
          <w:rFonts w:cs="Arial"/>
          <w:b w:val="false"/>
          <w:bCs/>
        </w:rPr>
        <w:t>e navedene u sudskom registru</w:t>
      </w:r>
      <w:r w:rsidRPr="00AA5420" w:rsidR="00AA5420">
        <w:rPr>
          <w:rFonts w:cs="Arial"/>
          <w:b w:val="false"/>
          <w:bCs/>
        </w:rPr>
        <w:t xml:space="preserve"> Jurdani, Mučići 49A nema, nije označena nigdje. </w:t>
      </w:r>
      <w:r w:rsidR="00AA5420">
        <w:rPr>
          <w:rFonts w:cs="Arial"/>
          <w:b w:val="false"/>
          <w:bCs/>
        </w:rPr>
        <w:t xml:space="preserve">Privremeni stečajni upravitelj razgovarao je </w:t>
      </w:r>
      <w:r w:rsidRPr="00AA5420" w:rsidR="00AA5420">
        <w:rPr>
          <w:rFonts w:cs="Arial"/>
          <w:b w:val="false"/>
          <w:bCs/>
        </w:rPr>
        <w:t xml:space="preserve">sa </w:t>
      </w:r>
      <w:r w:rsidR="00AA5420">
        <w:rPr>
          <w:rFonts w:cs="Arial"/>
          <w:b w:val="false"/>
          <w:bCs/>
        </w:rPr>
        <w:t xml:space="preserve">osobom koja živi na toj adresi i koja joj je navela da nikada nije čula </w:t>
      </w:r>
      <w:r w:rsidRPr="00AA5420" w:rsidR="00AA5420">
        <w:rPr>
          <w:rFonts w:cs="Arial"/>
          <w:b w:val="false"/>
          <w:bCs/>
        </w:rPr>
        <w:t>firmu</w:t>
      </w:r>
      <w:r w:rsidR="00AA5420">
        <w:rPr>
          <w:rFonts w:cs="Arial"/>
          <w:b w:val="false"/>
          <w:bCs/>
        </w:rPr>
        <w:t xml:space="preserve"> dužnika kao ni za njezinog zastupnika. </w:t>
      </w:r>
    </w:p>
    <w:p w:rsidRPr="00A56B86" w:rsidR="00032EE5" w:rsidP="00D33037" w:rsidRDefault="00AA5420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Zastupnik dužnika po zakonu </w:t>
      </w:r>
      <w:r w:rsidRPr="00AA5420">
        <w:rPr>
          <w:rFonts w:cs="Arial"/>
          <w:b w:val="false"/>
          <w:bCs/>
        </w:rPr>
        <w:t xml:space="preserve">Domagoj Fabić </w:t>
      </w:r>
      <w:r>
        <w:rPr>
          <w:rFonts w:cs="Arial"/>
          <w:b w:val="false"/>
          <w:bCs/>
        </w:rPr>
        <w:t xml:space="preserve">nije se javio privremenom stečajnom upravitelju, </w:t>
      </w:r>
      <w:r w:rsidRPr="00AA5420">
        <w:rPr>
          <w:rFonts w:cs="Arial"/>
          <w:b w:val="false"/>
          <w:bCs/>
        </w:rPr>
        <w:t xml:space="preserve"> ali po navodima knjigovođe tražio </w:t>
      </w:r>
      <w:r>
        <w:rPr>
          <w:rFonts w:cs="Arial"/>
          <w:b w:val="false"/>
          <w:bCs/>
        </w:rPr>
        <w:t xml:space="preserve">je </w:t>
      </w:r>
      <w:r w:rsidRPr="00AA5420">
        <w:rPr>
          <w:rFonts w:cs="Arial"/>
          <w:b w:val="false"/>
          <w:bCs/>
        </w:rPr>
        <w:t xml:space="preserve">da ga se razriješi dužnosti </w:t>
      </w:r>
      <w:r>
        <w:rPr>
          <w:rFonts w:cs="Arial"/>
          <w:b w:val="false"/>
          <w:bCs/>
        </w:rPr>
        <w:t>člana uprave</w:t>
      </w:r>
      <w:r w:rsidRPr="00AA5420">
        <w:rPr>
          <w:rFonts w:cs="Arial"/>
          <w:b w:val="false"/>
          <w:bCs/>
        </w:rPr>
        <w:t xml:space="preserve"> i u tu svrhu je pokrenuo postupak pred sudom. </w:t>
      </w:r>
      <w:r>
        <w:rPr>
          <w:rFonts w:cs="Arial"/>
          <w:b w:val="false"/>
          <w:bCs/>
        </w:rPr>
        <w:t>Pri</w:t>
      </w:r>
      <w:r w:rsidR="00864CD8">
        <w:rPr>
          <w:rFonts w:cs="Arial"/>
          <w:b w:val="false"/>
          <w:bCs/>
        </w:rPr>
        <w:t>vrem</w:t>
      </w:r>
      <w:r>
        <w:rPr>
          <w:rFonts w:cs="Arial"/>
          <w:b w:val="false"/>
          <w:bCs/>
        </w:rPr>
        <w:t>eni stečajni upravitelj potražio je zastupnika dužnika po zakonu na</w:t>
      </w:r>
      <w:r w:rsidRPr="00AA5420">
        <w:rPr>
          <w:rFonts w:cs="Arial"/>
          <w:b w:val="false"/>
          <w:bCs/>
        </w:rPr>
        <w:t xml:space="preserve"> njegovoj adresi Viškov</w:t>
      </w:r>
      <w:r>
        <w:rPr>
          <w:rFonts w:cs="Arial"/>
          <w:b w:val="false"/>
          <w:bCs/>
        </w:rPr>
        <w:t>o, Viškovo 58, međutim s</w:t>
      </w:r>
      <w:r w:rsidRPr="00AA5420">
        <w:rPr>
          <w:rFonts w:cs="Arial"/>
          <w:b w:val="false"/>
          <w:bCs/>
        </w:rPr>
        <w:t xml:space="preserve">usjedi </w:t>
      </w:r>
      <w:r>
        <w:rPr>
          <w:rFonts w:cs="Arial"/>
          <w:b w:val="false"/>
          <w:bCs/>
        </w:rPr>
        <w:t xml:space="preserve">su naveli </w:t>
      </w:r>
      <w:r w:rsidRPr="00AA5420">
        <w:rPr>
          <w:rFonts w:cs="Arial"/>
          <w:b w:val="false"/>
          <w:bCs/>
        </w:rPr>
        <w:t>da se odselio prije 6 mjeseci u garažu kod nekog prijatelja.</w:t>
      </w:r>
    </w:p>
    <w:p w:rsidRPr="00A56B86" w:rsidR="00912767" w:rsidP="000760A7" w:rsidRDefault="00F22171">
      <w:pPr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ab/>
      </w:r>
    </w:p>
    <w:p w:rsidRPr="008F5977" w:rsidR="00912767" w:rsidP="00912767" w:rsidRDefault="00912767">
      <w:pPr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ab/>
      </w:r>
      <w:r w:rsidRPr="008F5977">
        <w:rPr>
          <w:rFonts w:cs="Arial"/>
          <w:b w:val="false"/>
          <w:bCs/>
        </w:rPr>
        <w:t xml:space="preserve">Utvrđuje se da prema Očevidniku neizvršenih osnova za plaćanje na dan </w:t>
      </w:r>
      <w:r w:rsidRPr="008F5977" w:rsidR="000760A7">
        <w:rPr>
          <w:rFonts w:cs="Arial"/>
          <w:b w:val="false"/>
          <w:bCs/>
        </w:rPr>
        <w:t>31. siječnja 2023</w:t>
      </w:r>
      <w:r w:rsidRPr="008F5977">
        <w:rPr>
          <w:rFonts w:cs="Arial"/>
          <w:b w:val="false"/>
          <w:bCs/>
        </w:rPr>
        <w:t xml:space="preserve">. godine dužnik ima neizvršene osnove za plaćanje u ukupnom iznosu od </w:t>
      </w:r>
      <w:r w:rsidRPr="008F5977" w:rsidR="00B568DF">
        <w:rPr>
          <w:rFonts w:cs="Arial"/>
          <w:b w:val="false"/>
          <w:bCs/>
        </w:rPr>
        <w:t>7.344,08 EUR/55.333,97</w:t>
      </w:r>
      <w:r w:rsidRPr="008F5977">
        <w:rPr>
          <w:rFonts w:cs="Arial"/>
          <w:b w:val="false"/>
          <w:bCs/>
        </w:rPr>
        <w:t xml:space="preserve"> kn u razdoblju dužem od 60 dana.</w:t>
      </w:r>
    </w:p>
    <w:p w:rsidRPr="008F5977" w:rsidR="00D33037" w:rsidP="00912767" w:rsidRDefault="00D33037">
      <w:pPr>
        <w:jc w:val="both"/>
        <w:rPr>
          <w:rFonts w:cs="Arial"/>
          <w:b w:val="false"/>
          <w:bCs/>
        </w:rPr>
      </w:pPr>
    </w:p>
    <w:p w:rsidRPr="00A56B86" w:rsidR="00D33037" w:rsidP="00912767" w:rsidRDefault="00D33037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lastRenderedPageBreak/>
        <w:tab/>
        <w:t>Utvrđuje se da je uvidom u podatke JRO MUP RH utvrđeno da je adresa zastupnika dužnika po zakonu Domagoja Fabić nepromijenjena i glasi Viškovo, VIškovo 58. Ujedno isti nema prijavljeno boravište.</w:t>
      </w:r>
    </w:p>
    <w:p w:rsidR="00912767" w:rsidP="00912767" w:rsidRDefault="00912767">
      <w:pPr>
        <w:jc w:val="both"/>
        <w:rPr>
          <w:rFonts w:cs="Arial"/>
          <w:b w:val="false"/>
          <w:bCs/>
        </w:rPr>
      </w:pPr>
    </w:p>
    <w:p w:rsidR="00B568DF" w:rsidP="00912767" w:rsidRDefault="00B568DF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Utvrđuje se uvidom u upisnike ovog suda da nije zaprimljena prijava promjene člana uprave kod dužnika, a kako je to knjigovođe dužnika navela privremenom stečajnom upravitelju.</w:t>
      </w:r>
    </w:p>
    <w:p w:rsidRPr="00A56B86" w:rsidR="00B568DF" w:rsidP="00912767" w:rsidRDefault="00B568DF">
      <w:pPr>
        <w:jc w:val="both"/>
        <w:rPr>
          <w:rFonts w:cs="Arial"/>
          <w:b w:val="false"/>
          <w:bCs/>
        </w:rPr>
      </w:pPr>
    </w:p>
    <w:p w:rsidRPr="00A56B86" w:rsidR="00A56B86" w:rsidP="001807C7" w:rsidRDefault="00912767">
      <w:pPr>
        <w:ind w:firstLine="708"/>
        <w:jc w:val="both"/>
        <w:rPr>
          <w:rFonts w:cs="Arial"/>
          <w:b w:val="false"/>
        </w:rPr>
      </w:pPr>
      <w:r w:rsidRPr="00A56B86">
        <w:rPr>
          <w:rFonts w:cs="Arial"/>
          <w:b w:val="false"/>
          <w:bCs/>
        </w:rPr>
        <w:t xml:space="preserve"> </w:t>
      </w:r>
      <w:r w:rsidRPr="00A56B86" w:rsidR="00A56B86">
        <w:rPr>
          <w:rFonts w:cs="Arial"/>
          <w:b w:val="false"/>
        </w:rPr>
        <w:t>Sudac donosi</w:t>
      </w:r>
    </w:p>
    <w:p w:rsidRPr="00A56B86" w:rsidR="00A56B86" w:rsidP="001807C7" w:rsidRDefault="00A56B86">
      <w:pPr>
        <w:ind w:firstLine="708"/>
        <w:jc w:val="center"/>
        <w:rPr>
          <w:rFonts w:cs="Arial"/>
          <w:b w:val="false"/>
        </w:rPr>
      </w:pPr>
      <w:r w:rsidRPr="00A56B86">
        <w:rPr>
          <w:rFonts w:cs="Arial"/>
          <w:b w:val="false"/>
        </w:rPr>
        <w:t xml:space="preserve">r j e š e n j e </w:t>
      </w:r>
    </w:p>
    <w:p w:rsidRPr="00A56B86" w:rsidR="00A56B86" w:rsidP="001807C7" w:rsidRDefault="00A56B86">
      <w:pPr>
        <w:ind w:firstLine="708"/>
        <w:jc w:val="center"/>
        <w:rPr>
          <w:rFonts w:cs="Arial"/>
          <w:b w:val="false"/>
        </w:rPr>
      </w:pPr>
    </w:p>
    <w:p w:rsidR="00D33037" w:rsidP="008F5977" w:rsidRDefault="00A56B86">
      <w:pPr>
        <w:ind w:firstLine="708"/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 xml:space="preserve">I. Nalaže se </w:t>
      </w:r>
      <w:r w:rsidR="00D33037">
        <w:rPr>
          <w:rFonts w:cs="Arial"/>
          <w:b w:val="false"/>
        </w:rPr>
        <w:t xml:space="preserve">zastupniku dužnika po zakonu Domagoju Fabić, Viškovo, Viškovo 58, OIB: 13675138485 da u roku osam dana od dostave ovog zapisnika dostaviti očitovanje o dužnikovoj imovini iskazanoj u zadnjoj objavljenoj bilanci dužnika na </w:t>
      </w:r>
      <w:r w:rsidR="00D87B0B">
        <w:rPr>
          <w:rFonts w:cs="Arial"/>
          <w:b w:val="false"/>
        </w:rPr>
        <w:t xml:space="preserve">dan </w:t>
      </w:r>
      <w:r w:rsidR="00D33037">
        <w:rPr>
          <w:rFonts w:cs="Arial"/>
          <w:b w:val="false"/>
        </w:rPr>
        <w:t>31. prosinca 2019. godine, ako ne postoji na koji način je otuđena dostaviti odgovarajuće dokaze o tome (ugovor, odluke skupštine, račun i sl.)</w:t>
      </w:r>
    </w:p>
    <w:p w:rsidR="00A56B86" w:rsidP="001807C7" w:rsidRDefault="00A56B86">
      <w:pPr>
        <w:ind w:firstLine="708"/>
        <w:rPr>
          <w:rFonts w:cs="Arial"/>
          <w:b w:val="false"/>
        </w:rPr>
      </w:pPr>
    </w:p>
    <w:p w:rsidRPr="00A56B86" w:rsidR="00A56B86" w:rsidP="00BA456E" w:rsidRDefault="00A56B86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II. </w:t>
      </w:r>
      <w:r w:rsidR="00F475AC">
        <w:rPr>
          <w:rFonts w:cs="Arial"/>
          <w:b w:val="false"/>
        </w:rPr>
        <w:t>Slijedom navedenog,</w:t>
      </w:r>
      <w:r w:rsidRPr="00A56B86">
        <w:rPr>
          <w:rFonts w:cs="Arial"/>
          <w:b w:val="false"/>
        </w:rPr>
        <w:t xml:space="preserve"> današnje ročište odgađa, a slijedeće zakazuje za dan </w:t>
      </w:r>
    </w:p>
    <w:p w:rsidRPr="00A56B86" w:rsidR="00A56B86" w:rsidP="001807C7" w:rsidRDefault="00A56B86">
      <w:pPr>
        <w:ind w:firstLine="708"/>
        <w:rPr>
          <w:rFonts w:cs="Arial"/>
          <w:b w:val="false"/>
        </w:rPr>
      </w:pPr>
    </w:p>
    <w:p w:rsidRPr="00A56B86" w:rsidR="00A56B86" w:rsidP="00F475AC" w:rsidRDefault="00F475AC">
      <w:pPr>
        <w:ind w:left="144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 </w:t>
      </w:r>
      <w:r w:rsidR="00D87B0B">
        <w:rPr>
          <w:rFonts w:cs="Arial"/>
          <w:b w:val="false"/>
        </w:rPr>
        <w:t>1. ožujka</w:t>
      </w:r>
      <w:r>
        <w:rPr>
          <w:rFonts w:cs="Arial"/>
          <w:b w:val="false"/>
        </w:rPr>
        <w:t xml:space="preserve"> 2023</w:t>
      </w:r>
      <w:r w:rsidRPr="00A56B86" w:rsidR="00A56B86">
        <w:rPr>
          <w:rFonts w:cs="Arial"/>
          <w:b w:val="false"/>
        </w:rPr>
        <w:t>.</w:t>
      </w:r>
      <w:r>
        <w:rPr>
          <w:rFonts w:cs="Arial"/>
          <w:b w:val="false"/>
        </w:rPr>
        <w:t xml:space="preserve"> godine</w:t>
      </w:r>
      <w:r w:rsidRPr="00A56B86" w:rsidR="00A56B86">
        <w:rPr>
          <w:rFonts w:cs="Arial"/>
          <w:b w:val="false"/>
        </w:rPr>
        <w:t xml:space="preserve"> u 10.00 sati</w:t>
      </w:r>
    </w:p>
    <w:p w:rsidRPr="00A56B86" w:rsidR="00A56B86" w:rsidP="001807C7" w:rsidRDefault="00A56B86">
      <w:pPr>
        <w:jc w:val="center"/>
        <w:rPr>
          <w:rFonts w:cs="Arial"/>
          <w:b w:val="false"/>
        </w:rPr>
      </w:pPr>
      <w:r w:rsidRPr="00A56B86">
        <w:rPr>
          <w:rFonts w:cs="Arial"/>
          <w:b w:val="false"/>
        </w:rPr>
        <w:t xml:space="preserve">   kod Trgovačkog suda u Rijeci </w:t>
      </w:r>
    </w:p>
    <w:p w:rsidRPr="00A56B86" w:rsidR="00A56B86" w:rsidP="001807C7" w:rsidRDefault="00A56B86">
      <w:pPr>
        <w:jc w:val="center"/>
        <w:rPr>
          <w:rFonts w:cs="Arial"/>
          <w:b w:val="false"/>
        </w:rPr>
      </w:pPr>
      <w:r w:rsidRPr="00A56B86">
        <w:rPr>
          <w:rFonts w:cs="Arial"/>
          <w:b w:val="false"/>
        </w:rPr>
        <w:t>Zadarska ulica 1 i 3</w:t>
      </w:r>
    </w:p>
    <w:p w:rsidRPr="00A56B86" w:rsidR="00A56B86" w:rsidP="001807C7" w:rsidRDefault="00A56B86">
      <w:pPr>
        <w:jc w:val="center"/>
        <w:rPr>
          <w:rFonts w:cs="Arial"/>
          <w:b w:val="false"/>
        </w:rPr>
      </w:pPr>
      <w:r w:rsidRPr="00A56B86">
        <w:rPr>
          <w:rFonts w:cs="Arial"/>
          <w:b w:val="false"/>
        </w:rPr>
        <w:t>I. kat, sudnica broj 2</w:t>
      </w:r>
    </w:p>
    <w:p w:rsidRPr="00A56B86" w:rsidR="00A56B86" w:rsidP="001807C7" w:rsidRDefault="00A56B86">
      <w:pPr>
        <w:rPr>
          <w:rFonts w:cs="Arial"/>
          <w:b w:val="false"/>
        </w:rPr>
      </w:pPr>
    </w:p>
    <w:p w:rsidRPr="00DC28C1" w:rsidR="00A56B86" w:rsidP="00BA456E" w:rsidRDefault="008F5977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na koje će se predlagatelj,</w:t>
      </w:r>
      <w:r w:rsidRPr="00DC28C1" w:rsidR="00DC28C1">
        <w:rPr>
          <w:rFonts w:cs="Arial"/>
          <w:b w:val="false"/>
        </w:rPr>
        <w:t xml:space="preserve"> </w:t>
      </w:r>
      <w:r w:rsidR="00DC28C1">
        <w:rPr>
          <w:rFonts w:cs="Arial"/>
          <w:b w:val="false"/>
        </w:rPr>
        <w:t xml:space="preserve">zastupnik dužnika po zakonu, </w:t>
      </w:r>
      <w:r w:rsidR="00D92CFA">
        <w:rPr>
          <w:rFonts w:cs="Arial"/>
          <w:b w:val="false"/>
        </w:rPr>
        <w:t>privremeni stečajni upravitelj</w:t>
      </w:r>
      <w:r w:rsidRPr="00DC28C1" w:rsidR="00DC28C1">
        <w:rPr>
          <w:rFonts w:cs="Arial"/>
          <w:b w:val="false"/>
        </w:rPr>
        <w:t xml:space="preserve"> i Financijska agencija pozvati objavom ovog poziva na mrežnoj stranici e-Oglasne ploče suda</w:t>
      </w:r>
      <w:r w:rsidRPr="00DC28C1" w:rsidR="00A56B86">
        <w:rPr>
          <w:rFonts w:cs="Arial"/>
          <w:b w:val="false"/>
        </w:rPr>
        <w:t>.</w:t>
      </w:r>
    </w:p>
    <w:p w:rsidRPr="00A56B86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A56B86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>Dovršeno u</w:t>
      </w:r>
      <w:r w:rsidR="008F5977">
        <w:rPr>
          <w:rFonts w:cs="Arial"/>
          <w:b w:val="false"/>
          <w:bCs/>
        </w:rPr>
        <w:t xml:space="preserve"> 10</w:t>
      </w:r>
      <w:r w:rsidRPr="00A56B86" w:rsidR="00FC1CB6">
        <w:rPr>
          <w:rFonts w:cs="Arial"/>
          <w:b w:val="false"/>
          <w:bCs/>
        </w:rPr>
        <w:t>.</w:t>
      </w:r>
      <w:r w:rsidR="004F432D">
        <w:rPr>
          <w:rFonts w:cs="Arial"/>
          <w:b w:val="false"/>
          <w:bCs/>
        </w:rPr>
        <w:t>05</w:t>
      </w:r>
      <w:r w:rsidRPr="00A56B86">
        <w:rPr>
          <w:rFonts w:cs="Arial"/>
          <w:b w:val="false"/>
          <w:bCs/>
        </w:rPr>
        <w:t xml:space="preserve"> sati</w:t>
      </w:r>
    </w:p>
    <w:p w:rsidRPr="00A56B86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 xml:space="preserve"> </w:t>
      </w:r>
    </w:p>
    <w:p w:rsidRPr="00A56B86" w:rsidR="00242A82" w:rsidP="005B7AC9" w:rsidRDefault="007B31B2">
      <w:pPr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 xml:space="preserve"> </w:t>
      </w:r>
      <w:r w:rsidRPr="00A56B86">
        <w:rPr>
          <w:rFonts w:cs="Arial"/>
          <w:b w:val="false"/>
        </w:rPr>
        <w:tab/>
      </w:r>
      <w:r w:rsidRPr="00A56B86" w:rsidR="00D95C4F">
        <w:rPr>
          <w:rFonts w:cs="Arial"/>
          <w:b w:val="false"/>
        </w:rPr>
        <w:t xml:space="preserve">  </w:t>
      </w:r>
      <w:r w:rsidRPr="00A56B86">
        <w:rPr>
          <w:rFonts w:cs="Arial"/>
          <w:b w:val="false"/>
        </w:rPr>
        <w:tab/>
        <w:t xml:space="preserve">      </w:t>
      </w:r>
      <w:r w:rsidRPr="00A56B86" w:rsidR="00FC145F">
        <w:rPr>
          <w:rFonts w:cs="Arial"/>
          <w:b w:val="false"/>
        </w:rPr>
        <w:t xml:space="preserve">                     </w:t>
      </w:r>
      <w:r w:rsidRPr="00A56B86">
        <w:rPr>
          <w:rFonts w:cs="Arial"/>
          <w:b w:val="false"/>
        </w:rPr>
        <w:t xml:space="preserve"> </w:t>
      </w:r>
      <w:r w:rsidRPr="00A56B86" w:rsidR="001471E3">
        <w:rPr>
          <w:rFonts w:cs="Arial"/>
          <w:b w:val="false"/>
        </w:rPr>
        <w:t xml:space="preserve">        </w:t>
      </w:r>
      <w:r w:rsidRPr="00A56B86" w:rsidR="00D7080F">
        <w:rPr>
          <w:rFonts w:cs="Arial"/>
          <w:b w:val="false"/>
        </w:rPr>
        <w:t>Sutkinja</w:t>
      </w:r>
      <w:r w:rsidRPr="00A56B86" w:rsidR="005B7AC9">
        <w:rPr>
          <w:rFonts w:cs="Arial"/>
          <w:b w:val="false"/>
        </w:rPr>
        <w:t xml:space="preserve">            </w:t>
      </w:r>
      <w:r w:rsidRPr="00A56B86" w:rsidR="007B32C7">
        <w:rPr>
          <w:rFonts w:cs="Arial"/>
          <w:b w:val="false"/>
        </w:rPr>
        <w:t xml:space="preserve">  </w:t>
      </w:r>
      <w:r w:rsidRPr="00A56B86" w:rsidR="00CA5F98">
        <w:rPr>
          <w:rFonts w:cs="Arial"/>
          <w:b w:val="false"/>
        </w:rPr>
        <w:t xml:space="preserve"> </w:t>
      </w:r>
      <w:r w:rsidRPr="00A56B86" w:rsidR="00537E0F">
        <w:rPr>
          <w:rFonts w:cs="Arial"/>
          <w:b w:val="false"/>
        </w:rPr>
        <w:tab/>
      </w:r>
      <w:r w:rsidRPr="00A56B86" w:rsidR="00705DC7">
        <w:rPr>
          <w:rFonts w:cs="Arial"/>
          <w:b w:val="false"/>
        </w:rPr>
        <w:t xml:space="preserve">  </w:t>
      </w:r>
    </w:p>
    <w:p w:rsidRPr="00A56B86" w:rsidR="005A6F49" w:rsidP="005B7AC9" w:rsidRDefault="005A6F49">
      <w:pPr>
        <w:jc w:val="both"/>
        <w:rPr>
          <w:rFonts w:cs="Arial"/>
          <w:b w:val="false"/>
        </w:rPr>
      </w:pPr>
    </w:p>
    <w:p w:rsidRPr="00A56B86" w:rsidR="005A6F49" w:rsidP="005B7AC9" w:rsidRDefault="005A6F49">
      <w:pPr>
        <w:jc w:val="both"/>
        <w:rPr>
          <w:rFonts w:cs="Arial"/>
          <w:b w:val="false"/>
        </w:rPr>
      </w:pPr>
    </w:p>
    <w:p w:rsidRPr="00A56B86" w:rsidR="00E85890" w:rsidP="005B7AC9" w:rsidRDefault="00E85890">
      <w:pPr>
        <w:jc w:val="both"/>
        <w:rPr>
          <w:rFonts w:cs="Arial"/>
          <w:b w:val="false"/>
        </w:rPr>
      </w:pPr>
    </w:p>
    <w:p w:rsidRPr="00A56B86" w:rsidR="003B2493" w:rsidP="005B7AC9" w:rsidRDefault="007B31B2">
      <w:pPr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ab/>
      </w:r>
      <w:r w:rsidRPr="00A56B86">
        <w:rPr>
          <w:rFonts w:cs="Arial"/>
          <w:b w:val="false"/>
        </w:rPr>
        <w:tab/>
      </w:r>
      <w:r w:rsidRPr="00A56B86">
        <w:rPr>
          <w:rFonts w:cs="Arial"/>
          <w:b w:val="false"/>
        </w:rPr>
        <w:tab/>
      </w:r>
      <w:r w:rsidRPr="00A56B86">
        <w:rPr>
          <w:rFonts w:cs="Arial"/>
          <w:b w:val="false"/>
        </w:rPr>
        <w:tab/>
        <w:t xml:space="preserve">            </w:t>
      </w:r>
      <w:r w:rsidRPr="00A56B86" w:rsidR="001471E3">
        <w:rPr>
          <w:rFonts w:cs="Arial"/>
          <w:b w:val="false"/>
        </w:rPr>
        <w:t xml:space="preserve">  </w:t>
      </w:r>
      <w:r w:rsidRPr="00A56B86">
        <w:rPr>
          <w:rFonts w:cs="Arial"/>
          <w:b w:val="false"/>
        </w:rPr>
        <w:t xml:space="preserve">Zapisničar </w:t>
      </w:r>
      <w:r w:rsidRPr="00A56B86">
        <w:rPr>
          <w:rFonts w:cs="Arial"/>
          <w:b w:val="false"/>
        </w:rPr>
        <w:tab/>
        <w:t xml:space="preserve">         </w:t>
      </w:r>
      <w:r w:rsidRPr="00A56B86" w:rsidR="00CA5F98">
        <w:rPr>
          <w:rFonts w:cs="Arial"/>
          <w:b w:val="false"/>
        </w:rPr>
        <w:t xml:space="preserve"> </w:t>
      </w:r>
      <w:r w:rsidRPr="00A56B86" w:rsidR="00127B73">
        <w:rPr>
          <w:rFonts w:cs="Arial"/>
          <w:b w:val="false"/>
        </w:rPr>
        <w:tab/>
        <w:t xml:space="preserve">    </w:t>
      </w:r>
      <w:r w:rsidRPr="00A56B86" w:rsidR="008E09C1">
        <w:rPr>
          <w:rFonts w:cs="Arial"/>
          <w:b w:val="false"/>
        </w:rPr>
        <w:tab/>
        <w:t xml:space="preserve">  </w:t>
      </w:r>
      <w:r w:rsidRPr="00A56B86" w:rsidR="00127B73">
        <w:rPr>
          <w:rFonts w:cs="Arial"/>
          <w:b w:val="false"/>
        </w:rPr>
        <w:t xml:space="preserve"> </w:t>
      </w:r>
    </w:p>
    <w:sectPr w:rsidRPr="00A56B86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7E156C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F22171">
      <w:rPr>
        <w:rFonts w:cs="Arial"/>
        <w:b w:val="false"/>
      </w:rPr>
      <w:t>495</w:t>
    </w:r>
    <w:r w:rsidR="005D374B">
      <w:rPr>
        <w:rFonts w:cs="Arial"/>
        <w:b w:val="false"/>
      </w:rPr>
      <w:t>/2022</w:t>
    </w:r>
    <w:r w:rsidRPr="00425940" w:rsidR="00780DC0">
      <w:rPr>
        <w:rFonts w:cs="Arial"/>
        <w:b w:val="false"/>
      </w:rPr>
      <w:t>-</w:t>
    </w:r>
    <w:r w:rsidR="000760A7">
      <w:rPr>
        <w:rFonts w:cs="Arial"/>
        <w:b w:val="false"/>
      </w:rPr>
      <w:t>16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2"/>
  </w:num>
  <w:num w:numId="2">
    <w:abstractNumId w:val="5"/>
  </w:num>
  <w:num w:numId="3">
    <w:abstractNumId w:val="30"/>
  </w:num>
  <w:num w:numId="4">
    <w:abstractNumId w:val="14"/>
  </w:num>
  <w:num w:numId="5">
    <w:abstractNumId w:val="24"/>
  </w:num>
  <w:num w:numId="6">
    <w:abstractNumId w:val="17"/>
  </w:num>
  <w:num w:numId="7">
    <w:abstractNumId w:val="3"/>
  </w:num>
  <w:num w:numId="8">
    <w:abstractNumId w:val="19"/>
  </w:num>
  <w:num w:numId="9">
    <w:abstractNumId w:val="12"/>
  </w:num>
  <w:num w:numId="10">
    <w:abstractNumId w:val="21"/>
  </w:num>
  <w:num w:numId="11">
    <w:abstractNumId w:val="9"/>
  </w:num>
  <w:num w:numId="12">
    <w:abstractNumId w:val="11"/>
  </w:num>
  <w:num w:numId="13">
    <w:abstractNumId w:val="1"/>
  </w:num>
  <w:num w:numId="14">
    <w:abstractNumId w:val="15"/>
  </w:num>
  <w:num w:numId="15">
    <w:abstractNumId w:val="6"/>
  </w:num>
  <w:num w:numId="16">
    <w:abstractNumId w:val="27"/>
  </w:num>
  <w:num w:numId="17">
    <w:abstractNumId w:val="32"/>
  </w:num>
  <w:num w:numId="18">
    <w:abstractNumId w:val="33"/>
  </w:num>
  <w:num w:numId="19">
    <w:abstractNumId w:val="13"/>
  </w:num>
  <w:num w:numId="20">
    <w:abstractNumId w:val="29"/>
  </w:num>
  <w:num w:numId="21">
    <w:abstractNumId w:val="20"/>
  </w:num>
  <w:num w:numId="22">
    <w:abstractNumId w:val="4"/>
  </w:num>
  <w:num w:numId="23">
    <w:abstractNumId w:val="23"/>
  </w:num>
  <w:num w:numId="24">
    <w:abstractNumId w:val="16"/>
  </w:num>
  <w:num w:numId="25">
    <w:abstractNumId w:val="25"/>
  </w:num>
  <w:num w:numId="26">
    <w:abstractNumId w:val="26"/>
  </w:num>
  <w:num w:numId="27">
    <w:abstractNumId w:val="0"/>
  </w:num>
  <w:num w:numId="28">
    <w:abstractNumId w:val="8"/>
  </w:num>
  <w:num w:numId="29">
    <w:abstractNumId w:val="31"/>
  </w:num>
  <w:num w:numId="30">
    <w:abstractNumId w:val="10"/>
  </w:num>
  <w:num w:numId="31">
    <w:abstractNumId w:val="28"/>
  </w:num>
  <w:num w:numId="32">
    <w:abstractNumId w:val="2"/>
  </w:num>
  <w:num w:numId="33">
    <w:abstractNumId w:val="7"/>
  </w:num>
  <w:num w:numId="34">
    <w:abstractNumId w:val="18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112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6355"/>
    <w:rsid w:val="0002156F"/>
    <w:rsid w:val="00032EE5"/>
    <w:rsid w:val="0003456F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0A7"/>
    <w:rsid w:val="000763F1"/>
    <w:rsid w:val="00077BCB"/>
    <w:rsid w:val="00077C23"/>
    <w:rsid w:val="00082338"/>
    <w:rsid w:val="00086545"/>
    <w:rsid w:val="00087039"/>
    <w:rsid w:val="00087084"/>
    <w:rsid w:val="0008730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47A3"/>
    <w:rsid w:val="000C4FF3"/>
    <w:rsid w:val="000C6BD4"/>
    <w:rsid w:val="000C71CD"/>
    <w:rsid w:val="000D05DC"/>
    <w:rsid w:val="000D14AB"/>
    <w:rsid w:val="000D2E77"/>
    <w:rsid w:val="000D443F"/>
    <w:rsid w:val="000E1C08"/>
    <w:rsid w:val="000E1CE3"/>
    <w:rsid w:val="000E310B"/>
    <w:rsid w:val="000E4322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A1E84"/>
    <w:rsid w:val="002A5FDE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53F7"/>
    <w:rsid w:val="00350CB3"/>
    <w:rsid w:val="00351110"/>
    <w:rsid w:val="00353C0D"/>
    <w:rsid w:val="00353F26"/>
    <w:rsid w:val="0035421A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15E6"/>
    <w:rsid w:val="00413EDC"/>
    <w:rsid w:val="00420B10"/>
    <w:rsid w:val="00421B6C"/>
    <w:rsid w:val="00422C18"/>
    <w:rsid w:val="00424AD2"/>
    <w:rsid w:val="00425940"/>
    <w:rsid w:val="00427CF1"/>
    <w:rsid w:val="00430F3D"/>
    <w:rsid w:val="0043403F"/>
    <w:rsid w:val="00434CE5"/>
    <w:rsid w:val="0043597D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32D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519C"/>
    <w:rsid w:val="005A5F8B"/>
    <w:rsid w:val="005A6F49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16DC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984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7790"/>
    <w:rsid w:val="007C0B3B"/>
    <w:rsid w:val="007C0EA3"/>
    <w:rsid w:val="007C2C5C"/>
    <w:rsid w:val="007C7B2B"/>
    <w:rsid w:val="007D4B9E"/>
    <w:rsid w:val="007D4D46"/>
    <w:rsid w:val="007D6806"/>
    <w:rsid w:val="007E07A2"/>
    <w:rsid w:val="007E156C"/>
    <w:rsid w:val="007E4088"/>
    <w:rsid w:val="007F1706"/>
    <w:rsid w:val="007F1FA2"/>
    <w:rsid w:val="007F4CC1"/>
    <w:rsid w:val="007F5A7E"/>
    <w:rsid w:val="007F5F8D"/>
    <w:rsid w:val="007F62FC"/>
    <w:rsid w:val="007F6D13"/>
    <w:rsid w:val="007F7CA3"/>
    <w:rsid w:val="00800074"/>
    <w:rsid w:val="00801CE5"/>
    <w:rsid w:val="00801D6F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4CD8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8F5977"/>
    <w:rsid w:val="00901168"/>
    <w:rsid w:val="00901DFA"/>
    <w:rsid w:val="00902094"/>
    <w:rsid w:val="00902176"/>
    <w:rsid w:val="00905FC0"/>
    <w:rsid w:val="0091257B"/>
    <w:rsid w:val="00912767"/>
    <w:rsid w:val="00913F73"/>
    <w:rsid w:val="009146B5"/>
    <w:rsid w:val="00916180"/>
    <w:rsid w:val="009168D8"/>
    <w:rsid w:val="00920190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292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A00792"/>
    <w:rsid w:val="00A01C29"/>
    <w:rsid w:val="00A03719"/>
    <w:rsid w:val="00A067C3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56B86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5420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68DF"/>
    <w:rsid w:val="00B57B57"/>
    <w:rsid w:val="00B62A5A"/>
    <w:rsid w:val="00B63B22"/>
    <w:rsid w:val="00B6760D"/>
    <w:rsid w:val="00B70EBD"/>
    <w:rsid w:val="00B75D64"/>
    <w:rsid w:val="00B7731F"/>
    <w:rsid w:val="00B82A55"/>
    <w:rsid w:val="00B852E5"/>
    <w:rsid w:val="00B862E0"/>
    <w:rsid w:val="00B90CFE"/>
    <w:rsid w:val="00B96A46"/>
    <w:rsid w:val="00BA050A"/>
    <w:rsid w:val="00BA15FB"/>
    <w:rsid w:val="00BA1635"/>
    <w:rsid w:val="00BA456E"/>
    <w:rsid w:val="00BB4C3F"/>
    <w:rsid w:val="00BB54D5"/>
    <w:rsid w:val="00BB5F3B"/>
    <w:rsid w:val="00BB632A"/>
    <w:rsid w:val="00BB78C5"/>
    <w:rsid w:val="00BC14FF"/>
    <w:rsid w:val="00BC1709"/>
    <w:rsid w:val="00BC1985"/>
    <w:rsid w:val="00BC229A"/>
    <w:rsid w:val="00BC341E"/>
    <w:rsid w:val="00BC48C1"/>
    <w:rsid w:val="00BD08FC"/>
    <w:rsid w:val="00BD6832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3020F"/>
    <w:rsid w:val="00C311AE"/>
    <w:rsid w:val="00C36870"/>
    <w:rsid w:val="00C37A6B"/>
    <w:rsid w:val="00C43D1B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227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3037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87B0B"/>
    <w:rsid w:val="00D92A4E"/>
    <w:rsid w:val="00D92CFA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8C1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DF6CA6"/>
    <w:rsid w:val="00E049BE"/>
    <w:rsid w:val="00E049DC"/>
    <w:rsid w:val="00E05D84"/>
    <w:rsid w:val="00E07C80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2071"/>
    <w:rsid w:val="00E821C3"/>
    <w:rsid w:val="00E85890"/>
    <w:rsid w:val="00E90E51"/>
    <w:rsid w:val="00E93305"/>
    <w:rsid w:val="00E9395F"/>
    <w:rsid w:val="00E94A79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E6454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2171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C77"/>
    <w:rsid w:val="00F475AC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2D62"/>
    <w:rsid w:val="00F83DD0"/>
    <w:rsid w:val="00F844C8"/>
    <w:rsid w:val="00F909BE"/>
    <w:rsid w:val="00F9527A"/>
    <w:rsid w:val="00F95839"/>
    <w:rsid w:val="00FA0B99"/>
    <w:rsid w:val="00FA2109"/>
    <w:rsid w:val="00FB3A8B"/>
    <w:rsid w:val="00FB3AC2"/>
    <w:rsid w:val="00FB5739"/>
    <w:rsid w:val="00FB6ED6"/>
    <w:rsid w:val="00FC145F"/>
    <w:rsid w:val="00FC1CB6"/>
    <w:rsid w:val="00FC28B0"/>
    <w:rsid w:val="00FC531C"/>
    <w:rsid w:val="00FD24B3"/>
    <w:rsid w:val="00FE09F8"/>
    <w:rsid w:val="00FE4787"/>
    <w:rsid w:val="00FE6631"/>
    <w:rsid w:val="00FE69E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112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31. siječnja 2023.</izvorni_sadrzaj>
    <derivirana_varijabla naziv="DomainObject.StvarniPocetakDatum_1">31. siječnja 2023.</derivirana_varijabla>
  </DomainObject.StvarniPocetakDatum>
  <DomainObject.StvarniZavrsetakDatum>
    <izvorni_sadrzaj>31. siječnja 2023.</izvorni_sadrzaj>
    <derivirana_varijabla naziv="DomainObject.StvarniZavrsetakDatum_1">31. siječnja 2023.</derivirana_varijabla>
  </DomainObject.StvarniZavrsetakDatum>
  <DomainObject.PlaniraniZavrsetakDatum>
    <izvorni_sadrzaj>31. siječnja 2023.</izvorni_sadrzaj>
    <derivirana_varijabla naziv="DomainObject.PlaniraniZavrsetakDatum_1">31. siječnja 2023.</derivirana_varijabla>
  </DomainObject.PlaniraniZavrsetakDatum>
  <DomainObject.PlaniraniPocetakDatum>
    <izvorni_sadrzaj>31. siječnja 2023.</izvorni_sadrzaj>
    <derivirana_varijabla naziv="DomainObject.PlaniraniPocetakDatum_1">31. siječnja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31. siječnja 2023.</izvorni_sadrzaj>
    <derivirana_varijabla naziv="DomainObject.Zapisnik.DatumKreiranja_1">31. siječnja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St-495/2022-16</izvorni_sadrzaj>
    <derivirana_varijabla naziv="DomainObject.Zapisnik.Oznaka_1">St-495/2022-16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2022.</izvorni_sadrzaj>
    <derivirana_varijabla naziv="DomainObject.Predmet.DatumOsnivanja_1">7.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St-495/2022</izvorni_sadrzaj>
    <derivirana_varijabla naziv="DomainObject.Predmet.OznakaBroj_1">St-495/2022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4/1 St-67/22</izvorni_sadrzaj>
    <derivirana_varijabla naziv="DomainObject.Predmet.PrimjedbaSuca_1">Veza 4/1 St-67/22</derivirana_varijabla>
  </DomainObject.Predmet.PrimjedbaSuca>
  <DomainObject.Predmet.ProtustrankaFormated>
    <izvorni_sadrzaj>  PRO VOBIS F. P.  d.o.o.  Jurdani zastupanog po punomoćniku Domagoj Fabić</izvorni_sadrzaj>
    <derivirana_varijabla naziv="DomainObject.Predmet.ProtustrankaFormated_1">  PRO VOBIS F. P.  d.o.o.  Jurdani zastupanog po punomoćniku Domagoj Fabić</derivirana_varijabla>
  </DomainObject.Predmet.ProtustrankaFormated>
  <DomainObject.Predmet.ProtustrankaFormatedOIB>
    <izvorni_sadrzaj>  PRO VOBIS F. P.  d.o.o.  Jurdani, OIB 49654019054 zastupanog po punomoćniku Domagoj Fabić</izvorni_sadrzaj>
    <derivirana_varijabla naziv="DomainObject.Predmet.ProtustrankaFormatedOIB_1">  PRO VOBIS F. P.  d.o.o.  Jurdani, OIB 49654019054 zastupanog po punomoćniku Domagoj Fabić</derivirana_varijabla>
  </DomainObject.Predmet.ProtustrankaFormatedOIB>
  <DomainObject.Predmet.ProtustrankaFormatedWithAdress>
    <izvorni_sadrzaj> PRO VOBIS F. P.  d.o.o.  Jurdani, Mučići 49a, 51213 Jurdani zastupanog po punomoćniku Domagoj Fabić</izvorni_sadrzaj>
    <derivirana_varijabla naziv="DomainObject.Predmet.ProtustrankaFormatedWithAdress_1"> PRO VOBIS F. P.  d.o.o.  Jurdani, Mučići 49a, 51213 Jurdani zastupanog po punomoćniku Domagoj Fabić</derivirana_varijabla>
  </DomainObject.Predmet.ProtustrankaFormatedWithAdress>
  <DomainObject.Predmet.ProtustrankaFormatedWithAdressOIB>
    <izvorni_sadrzaj> PRO VOBIS F. P.  d.o.o.  Jurdani, OIB 49654019054, Mučići 49a, 51213 Jurdani zastupanog po punomoćniku Domagoj Fabić</izvorni_sadrzaj>
    <derivirana_varijabla naziv="DomainObject.Predmet.ProtustrankaFormatedWithAdressOIB_1"> PRO VOBIS F. P.  d.o.o.  Jurdani, OIB 49654019054, Mučići 49a, 51213 Jurdani zastupanog po punomoćniku Domagoj Fabić</derivirana_varijabla>
  </DomainObject.Predmet.ProtustrankaFormatedWithAdressOIB>
  <DomainObject.Predmet.ProtustrankaWithAdress>
    <izvorni_sadrzaj>PRO VOBIS F. P.  d.o.o.  Jurdani Mučići 49a, 51213 Jurdani</izvorni_sadrzaj>
    <derivirana_varijabla naziv="DomainObject.Predmet.ProtustrankaWithAdress_1">PRO VOBIS F. P.  d.o.o.  Jurdani Mučići 49a, 51213 Jurdani</derivirana_varijabla>
  </DomainObject.Predmet.ProtustrankaWithAdress>
  <DomainObject.Predmet.ProtustrankaWithAdressOIB>
    <izvorni_sadrzaj>PRO VOBIS F. P.  d.o.o.  Jurdani, OIB 49654019054, Mučići 49a, 51213 Jurdani</izvorni_sadrzaj>
    <derivirana_varijabla naziv="DomainObject.Predmet.ProtustrankaWithAdressOIB_1">PRO VOBIS F. P.  d.o.o.  Jurdani, OIB 49654019054, Mučići 49a, 51213 Jurdani</derivirana_varijabla>
  </DomainObject.Predmet.ProtustrankaWithAdressOIB>
  <DomainObject.Predmet.ProtustrankaNazivFormated>
    <izvorni_sadrzaj>PRO VOBIS F. P.  d.o.o.  Jurdani</izvorni_sadrzaj>
    <derivirana_varijabla naziv="DomainObject.Predmet.ProtustrankaNazivFormated_1">PRO VOBIS F. P.  d.o.o.  Jurdani</derivirana_varijabla>
  </DomainObject.Predmet.ProtustrankaNazivFormated>
  <DomainObject.Predmet.ProtustrankaNazivFormatedOIB>
    <izvorni_sadrzaj>PRO VOBIS F. P.  d.o.o.  Jurdani, OIB 49654019054</izvorni_sadrzaj>
    <derivirana_varijabla naziv="DomainObject.Predmet.ProtustrankaNazivFormatedOIB_1">PRO VOBIS F. P.  d.o.o.  Jurdani, OIB 49654019054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  Zagreb</izvorni_sadrzaj>
    <derivirana_varijabla naziv="DomainObject.Predmet.StrankaFormated_1">  FOND ZA ZAŠTITU OKOLIŠA I ENERGETSKU UČINKOVITOST  Zagreb</derivirana_varijabla>
  </DomainObject.Predmet.StrankaFormated>
  <DomainObject.Predmet.StrankaFormatedOIB>
    <izvorni_sadrzaj>  FOND ZA ZAŠTITU OKOLIŠA I ENERGETSKU UČINKOVITOST  Zagreb, OIB 85828625994</izvorni_sadrzaj>
    <derivirana_varijabla naziv="DomainObject.Predmet.StrankaFormatedOIB_1">  FOND ZA ZAŠTITU OKOLIŠA I ENERGETSKU UČINKOVITOST  Zagreb, OIB 85828625994</derivirana_varijabla>
  </DomainObject.Predmet.StrankaFormatedOIB>
  <DomainObject.Predmet.StrankaFormatedWithAdress>
    <izvorni_sadrzaj> FOND ZA ZAŠTITU OKOLIŠA I ENERGETSKU UČINKOVITOST  Zagreb, Radnička cesta 80, 10000 Zagreb</izvorni_sadrzaj>
    <derivirana_varijabla naziv="DomainObject.Predmet.StrankaFormatedWithAdress_1"> FOND ZA ZAŠTITU OKOLIŠA I ENERGETSKU UČINKOVITOST  Zagreb, Radnička cesta 80, 10000 Zagreb</derivirana_varijabla>
  </DomainObject.Predmet.StrankaFormatedWithAdress>
  <DomainObject.Predmet.StrankaFormatedWithAdressOIB>
    <izvorni_sadrzaj> FOND ZA ZAŠTITU OKOLIŠA I ENERGETSKU UČINKOVITOST  Zagreb, OIB 85828625994, Radnička cesta 80, 10000 Zagreb</izvorni_sadrzaj>
    <derivirana_varijabla naziv="DomainObject.Predmet.StrankaFormatedWithAdressOIB_1"> FOND ZA ZAŠTITU OKOLIŠA I ENERGETSKU UČINKOVITOST  Zagreb, OIB 85828625994, Radnička cesta 80, 10000 Zagreb</derivirana_varijabla>
  </DomainObject.Predmet.StrankaFormatedWithAdressOIB>
  <DomainObject.Predmet.StrankaWithAdress>
    <izvorni_sadrzaj>FOND ZA ZAŠTITU OKOLIŠA I ENERGETSKU UČINKOVITOST  Zagreb Radnička cesta 80,10000 Zagreb</izvorni_sadrzaj>
    <derivirana_varijabla naziv="DomainObject.Predmet.StrankaWithAdress_1">FOND ZA ZAŠTITU OKOLIŠA I ENERGETSKU UČINKOVITOST  Zagreb Radnička cesta 80,10000 Zagreb</derivirana_varijabla>
  </DomainObject.Predmet.StrankaWithAdress>
  <DomainObject.Predmet.StrankaWithAdressOIB>
    <izvorni_sadrzaj>FOND ZA ZAŠTITU OKOLIŠA I ENERGETSKU UČINKOVITOST  Zagreb, OIB 85828625994, Radnička cesta 80,10000 Zagreb</izvorni_sadrzaj>
    <derivirana_varijabla naziv="DomainObject.Predmet.StrankaWithAdressOIB_1">FOND ZA ZAŠTITU OKOLIŠA I ENERGETSKU UČINKOVITOST  Zagreb, OIB 85828625994, Radnička cesta 80,10000 Zagreb</derivirana_varijabla>
  </DomainObject.Predmet.StrankaWithAdressOIB>
  <DomainObject.Predmet.StrankaNazivFormated>
    <izvorni_sadrzaj>FOND ZA ZAŠTITU OKOLIŠA I ENERGETSKU UČINKOVITOST  Zagreb</izvorni_sadrzaj>
    <derivirana_varijabla naziv="DomainObject.Predmet.StrankaNazivFormated_1">FOND ZA ZAŠTITU OKOLIŠA I ENERGETSKU UČINKOVITOST  Zagreb</derivirana_varijabla>
  </DomainObject.Predmet.StrankaNazivFormated>
  <DomainObject.Predmet.StrankaNazivFormatedOIB>
    <izvorni_sadrzaj>FOND ZA ZAŠTITU OKOLIŠA I ENERGETSKU UČINKOVITOST  Zagreb, OIB 85828625994</izvorni_sadrzaj>
    <derivirana_varijabla naziv="DomainObject.Predmet.StrankaNazivFormatedOIB_1">FOND ZA ZAŠTITU OKOLIŠA I ENERGETSKU UČINKOVITOST  Zagreb, OIB 85828625994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FOND ZA ZAŠTITU OKOLIŠA I ENERGETSKU UČINKOVITOST  Zagreb</item>
    </izvorni_sadrzaj>
    <derivirana_varijabla naziv="DomainObject.Predmet.StrankaListFormated_1">
      <item>FOND ZA ZAŠTITU OKOLIŠA I ENERGETSKU UČINKOVITOST  Zagreb</item>
    </derivirana_varijabla>
  </DomainObject.Predmet.StrankaListFormated>
  <DomainObject.Predmet.StrankaListFormatedOIB>
    <izvorni_sadrzaj>
      <item>FOND ZA ZAŠTITU OKOLIŠA I ENERGETSKU UČINKOVITOST  Zagreb, OIB 85828625994</item>
    </izvorni_sadrzaj>
    <derivirana_varijabla naziv="DomainObject.Predmet.StrankaListFormatedOIB_1">
      <item>FOND ZA ZAŠTITU OKOLIŠA I ENERGETSKU UČINKOVITOST  Zagreb, OIB 85828625994</item>
    </derivirana_varijabla>
  </DomainObject.Predmet.StrankaListFormatedOIB>
  <DomainObject.Predmet.StrankaListFormatedWithAdress>
    <izvorni_sadrzaj>
      <item>FOND ZA ZAŠTITU OKOLIŠA I ENERGETSKU UČINKOVITOST  Zagreb, Radnička cesta 80, 10000 Zagreb</item>
    </izvorni_sadrzaj>
    <derivirana_varijabla naziv="DomainObject.Predmet.StrankaListFormatedWithAdress_1">
      <item>FOND ZA ZAŠTITU OKOLIŠA I ENERGETSKU UČINKOVITOST  Zagreb, Radnička cesta 80, 10000 Zagreb</item>
    </derivirana_varijabla>
  </DomainObject.Predmet.StrankaListFormatedWithAdress>
  <DomainObject.Predmet.StrankaListFormatedWithAdressOIB>
    <izvorni_sadrzaj>
      <item>FOND ZA ZAŠTITU OKOLIŠA I ENERGETSKU UČINKOVITOST  Zagreb, OIB 85828625994, Radnička cesta 80, 10000 Zagreb</item>
    </izvorni_sadrzaj>
    <derivirana_varijabla naziv="DomainObject.Predmet.StrankaListFormatedWithAdressOIB_1">
      <item>FOND ZA ZAŠTITU OKOLIŠA I ENERGETSKU UČINKOVITOST  Zagreb,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  Zagreb</item>
    </izvorni_sadrzaj>
    <derivirana_varijabla naziv="DomainObject.Predmet.StrankaListNazivFormated_1">
      <item>FOND ZA ZAŠTITU OKOLIŠA I ENERGETSKU UČINKOVITOST  Zagreb</item>
    </derivirana_varijabla>
  </DomainObject.Predmet.StrankaListNazivFormated>
  <DomainObject.Predmet.StrankaListNazivFormatedOIB>
    <izvorni_sadrzaj>
      <item>FOND ZA ZAŠTITU OKOLIŠA I ENERGETSKU UČINKOVITOST  Zagreb, OIB 85828625994</item>
    </izvorni_sadrzaj>
    <derivirana_varijabla naziv="DomainObject.Predmet.StrankaListNazivFormatedOIB_1">
      <item>FOND ZA ZAŠTITU OKOLIŠA I ENERGETSKU UČINKOVITOST  Zagreb, OIB 85828625994</item>
    </derivirana_varijabla>
  </DomainObject.Predmet.StrankaListNazivFormatedOIB>
  <DomainObject.Predmet.ProtuStrankaListFormated>
    <izvorni_sadrzaj>
      <item>PRO VOBIS F. P.  d.o.o.  Jurdani zastupanog po punomoćniku Domagoj Fabić</item>
    </izvorni_sadrzaj>
    <derivirana_varijabla naziv="DomainObject.Predmet.ProtuStrankaListFormated_1">
      <item>PRO VOBIS F. P.  d.o.o.  Jurdani zastupanog po punomoćniku Domagoj Fabić</item>
    </derivirana_varijabla>
  </DomainObject.Predmet.ProtuStrankaListFormated>
  <DomainObject.Predmet.ProtuStrankaListFormatedOIB>
    <izvorni_sadrzaj>
      <item>PRO VOBIS F. P.  d.o.o.  Jurdani, OIB 49654019054 zastupanog po punomoćniku Domagoj Fabić</item>
    </izvorni_sadrzaj>
    <derivirana_varijabla naziv="DomainObject.Predmet.ProtuStrankaListFormatedOIB_1">
      <item>PRO VOBIS F. P.  d.o.o.  Jurdani, OIB 49654019054 zastupanog po punomoćniku Domagoj Fabić</item>
    </derivirana_varijabla>
  </DomainObject.Predmet.ProtuStrankaListFormatedOIB>
  <DomainObject.Predmet.ProtuStrankaListFormatedWithAdress>
    <izvorni_sadrzaj>
      <item>PRO VOBIS F. P.  d.o.o.  Jurdani, Mučići 49a, 51213 Jurdani zastupanog po punomoćniku Domagoj Fabić</item>
    </izvorni_sadrzaj>
    <derivirana_varijabla naziv="DomainObject.Predmet.ProtuStrankaListFormatedWithAdress_1">
      <item>PRO VOBIS F. P.  d.o.o.  Jurdani, Mučići 49a, 51213 Jurdani zastupanog po punomoćniku Domagoj Fabić</item>
    </derivirana_varijabla>
  </DomainObject.Predmet.ProtuStrankaListFormatedWithAdress>
  <DomainObject.Predmet.ProtuStrankaListFormatedWithAdressOIB>
    <izvorni_sadrzaj>
      <item>PRO VOBIS F. P.  d.o.o.  Jurdani, OIB 49654019054, Mučići 49a, 51213 Jurdani zastupanog po punomoćniku Domagoj Fabić</item>
    </izvorni_sadrzaj>
    <derivirana_varijabla naziv="DomainObject.Predmet.ProtuStrankaListFormatedWithAdressOIB_1">
      <item>PRO VOBIS F. P.  d.o.o.  Jurdani, OIB 49654019054, Mučići 49a, 51213 Jurdani zastupanog po punomoćniku Domagoj Fabić</item>
    </derivirana_varijabla>
  </DomainObject.Predmet.ProtuStrankaListFormatedWithAdressOIB>
  <DomainObject.Predmet.ProtuStrankaListNazivFormated>
    <izvorni_sadrzaj>
      <item>PRO VOBIS F. P.  d.o.o.  Jurdani</item>
    </izvorni_sadrzaj>
    <derivirana_varijabla naziv="DomainObject.Predmet.ProtuStrankaListNazivFormated_1">
      <item>PRO VOBIS F. P.  d.o.o.  Jurdani</item>
    </derivirana_varijabla>
  </DomainObject.Predmet.ProtuStrankaListNazivFormated>
  <DomainObject.Predmet.ProtuStrankaListNazivFormatedOIB>
    <izvorni_sadrzaj>
      <item>PRO VOBIS F. P.  d.o.o.  Jurdani, OIB 49654019054</item>
    </izvorni_sadrzaj>
    <derivirana_varijabla naziv="DomainObject.Predmet.ProtuStrankaListNazivFormatedOIB_1">
      <item>PRO VOBIS F. P.  d.o.o.  Jurdani, OIB 49654019054</item>
    </derivirana_varijabla>
  </DomainObject.Predmet.ProtuStrankaListNazivFormatedOIB>
  <DomainObject.Predmet.OstaliListFormated>
    <izvorni_sadrzaj>
      <item>Domagoj Fabić punomoćnik sudionika u postupku PRO VOBIS F. P.  d.o.o.  Jurdani</item>
    </izvorni_sadrzaj>
    <derivirana_varijabla naziv="DomainObject.Predmet.OstaliListFormated_1">
      <item>Domagoj Fabić punomoćnik sudionika u postupku PRO VOBIS F. P.  d.o.o.  Jurdani</item>
    </derivirana_varijabla>
  </DomainObject.Predmet.OstaliListFormated>
  <DomainObject.Predmet.OstaliListFormatedOIB>
    <izvorni_sadrzaj>
      <item>Domagoj Fabić, OIB 13675138485 punomoćnik sudionika u postupku PRO VOBIS F. P.  d.o.o.  Jurdani</item>
    </izvorni_sadrzaj>
    <derivirana_varijabla naziv="DomainObject.Predmet.OstaliListFormatedOIB_1">
      <item>Domagoj Fabić, OIB 13675138485 punomoćnik sudionika u postupku PRO VOBIS F. P.  d.o.o.  Jurdani</item>
    </derivirana_varijabla>
  </DomainObject.Predmet.OstaliListFormatedOIB>
  <DomainObject.Predmet.OstaliListFormatedWithAdress>
    <izvorni_sadrzaj>
      <item>Domagoj Fabić, Viškovo 58, 51216 Viškovo punomoćnik sudionika u postupku PRO VOBIS F. P.  d.o.o.  Jurdani</item>
    </izvorni_sadrzaj>
    <derivirana_varijabla naziv="DomainObject.Predmet.OstaliListFormatedWithAdress_1">
      <item>Domagoj Fabić, Viškovo 58, 51216 Viškovo punomoćnik sudionika u postupku PRO VOBIS F. P.  d.o.o.  Jurdani</item>
    </derivirana_varijabla>
  </DomainObject.Predmet.OstaliListFormatedWithAdress>
  <DomainObject.Predmet.OstaliListFormatedWithAdressOIB>
    <izvorni_sadrzaj>
      <item>Domagoj Fabić, OIB 13675138485, Viškovo 58, 51216 Viškovo punomoćnik sudionika u postupku PRO VOBIS F. P.  d.o.o.  Jurdani</item>
    </izvorni_sadrzaj>
    <derivirana_varijabla naziv="DomainObject.Predmet.OstaliListFormatedWithAdressOIB_1">
      <item>Domagoj Fabić, OIB 13675138485, Viškovo 58, 51216 Viškovo punomoćnik sudionika u postupku PRO VOBIS F. P.  d.o.o.  Jurdani</item>
    </derivirana_varijabla>
  </DomainObject.Predmet.OstaliListFormatedWithAdressOIB>
  <DomainObject.Predmet.OstaliListNazivFormated>
    <izvorni_sadrzaj>
      <item>Domagoj Fabić</item>
    </izvorni_sadrzaj>
    <derivirana_varijabla naziv="DomainObject.Predmet.OstaliListNazivFormated_1">
      <item>Domagoj Fabić</item>
    </derivirana_varijabla>
  </DomainObject.Predmet.OstaliListNazivFormated>
  <DomainObject.Predmet.OstaliListNazivFormatedOIB>
    <izvorni_sadrzaj>
      <item>Domagoj Fabić, OIB 13675138485</item>
    </izvorni_sadrzaj>
    <derivirana_varijabla naziv="DomainObject.Predmet.OstaliListNazivFormatedOIB_1">
      <item>Domagoj Fabić, OIB 13675138485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2023.</izvorni_sadrzaj>
    <derivirana_varijabla naziv="DomainObject.Datum_1">31. siječnja 2023.</derivirana_varijabla>
  </DomainObject.Datum>
  <DomainObject.PoslovniBrojDokumenta>
    <izvorni_sadrzaj>St-495/2022-16</izvorni_sadrzaj>
    <derivirana_varijabla naziv="DomainObject.PoslovniBrojDokumenta_1">St-495/2022-16</derivirana_varijabla>
  </DomainObject.PoslovniBrojDokumenta>
  <DomainObject.Predmet.StrankaIDrugi>
    <izvorni_sadrzaj>FOND ZA ZAŠTITU OKOLIŠA I ENERGETSKU UČINKOVITOST  Zagreb</izvorni_sadrzaj>
    <derivirana_varijabla naziv="DomainObject.Predmet.StrankaIDrugi_1">FOND ZA ZAŠTITU OKOLIŠA I ENERGETSKU UČINKOVITOST  Zagreb</derivirana_varijabla>
  </DomainObject.Predmet.StrankaIDrugi>
  <DomainObject.Predmet.ProtustrankaIDrugi>
    <izvorni_sadrzaj>PRO VOBIS F. P.  d.o.o.  Jurdani</izvorni_sadrzaj>
    <derivirana_varijabla naziv="DomainObject.Predmet.ProtustrankaIDrugi_1">PRO VOBIS F. P.  d.o.o.  Jurdani</derivirana_varijabla>
  </DomainObject.Predmet.ProtustrankaIDrugi>
  <DomainObject.Predmet.StrankaIDrugiAdressOIB>
    <izvorni_sadrzaj>FOND ZA ZAŠTITU OKOLIŠA I ENERGETSKU UČINKOVITOST  Zagreb, OIB 85828625994, Radnička cesta 80, 10000 Zagreb</izvorni_sadrzaj>
    <derivirana_varijabla naziv="DomainObject.Predmet.StrankaIDrugiAdressOIB_1">FOND ZA ZAŠTITU OKOLIŠA I ENERGETSKU UČINKOVITOST  Zagreb, OIB 85828625994, Radnička cesta 80, 10000 Zagreb</derivirana_varijabla>
  </DomainObject.Predmet.StrankaIDrugiAdressOIB>
  <DomainObject.Predmet.ProtustrankaIDrugiAdressOIB>
    <izvorni_sadrzaj>PRO VOBIS F. P.  d.o.o.  Jurdani, OIB 49654019054, Mučići 49a, 51213 Jurdani</izvorni_sadrzaj>
    <derivirana_varijabla naziv="DomainObject.Predmet.ProtustrankaIDrugiAdressOIB_1">PRO VOBIS F. P.  d.o.o.  Jurdani, OIB 49654019054, Mučići 49a,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  Zagreb</item>
      <item>PRO VOBIS F. P.  d.o.o.  Jurdani</item>
      <item>Domagoj Fabić</item>
    </izvorni_sadrzaj>
    <derivirana_varijabla naziv="DomainObject.Predmet.SudioniciListNaziv_1">
      <item>FOND ZA ZAŠTITU OKOLIŠA I ENERGETSKU UČINKOVITOST  Zagreb</item>
      <item>PRO VOBIS F. P.  d.o.o.  Jurdani</item>
      <item>Domagoj Fabić</item>
    </derivirana_varijabla>
  </DomainObject.Predmet.SudioniciListNaziv>
  <DomainObject.Predmet.SudioniciListAdressOIB>
    <izvorni_sadrzaj>
      <item>FOND ZA ZAŠTITU OKOLIŠA I ENERGETSKU UČINKOVITOST  Zagreb, OIB 85828625994, Radnička cesta 80,10000 Zagreb</item>
      <item>PRO VOBIS F. P.  d.o.o.  Jurdani, OIB 49654019054, Mučići 49a,51213 Jurdani</item>
      <item>Domagoj Fabić, OIB 13675138485, Viškovo 58,51216 Viškovo</item>
    </izvorni_sadrzaj>
    <derivirana_varijabla naziv="DomainObject.Predmet.SudioniciListAdressOIB_1">
      <item>FOND ZA ZAŠTITU OKOLIŠA I ENERGETSKU UČINKOVITOST  Zagreb, OIB 85828625994, Radnička cesta 80,10000 Zagreb</item>
      <item>PRO VOBIS F. P.  d.o.o.  Jurdani, OIB 49654019054, Mučići 49a,51213 Jurdani</item>
      <item>Domagoj Fabić, OIB 13675138485, Viškovo 58,51216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49654019054</item>
      <item>, OIB 13675138485</item>
    </izvorni_sadrzaj>
    <derivirana_varijabla naziv="DomainObject.Predmet.SudioniciListNazivOIB_1">
      <item>, OIB 85828625994</item>
      <item>, OIB 49654019054</item>
      <item>, OIB 13675138485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B1062E-E687-49AF-B301-B78EDC4A431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506</properties:Words>
  <properties:Characters>2725</properties:Characters>
  <properties:Lines>82</properties:Lines>
  <properties:Paragraphs>32</properties:Paragraphs>
  <properties:TotalTime>99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2023-01-31T07:01:00Z</dcterms:created>
  <dc:creator>rcerneka</dc:creator>
  <cp:lastModifiedBy>Dajana Jurković</cp:lastModifiedBy>
  <cp:lastPrinted>2023-01-31T09:17:00Z</cp:lastPrinted>
  <dcterms:modified xmlns:xsi="http://www.w3.org/2001/XMLSchema-instance" xsi:type="dcterms:W3CDTF">2023-01-31T09:21:00Z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St-495/2022-16 / Zapisnik - Ročište radi rasprave o uvjetima za otvaranje steč. post. (495,2022 zapisnik prethodni 31.1.23..docx)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